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7E3B5" w14:textId="55673E21" w:rsidR="00750EEA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433E55">
        <w:rPr>
          <w:rFonts w:cs="Arial"/>
        </w:rPr>
        <w:t>Številka</w:t>
      </w:r>
      <w:r w:rsidR="00433E55">
        <w:rPr>
          <w:rFonts w:cs="Arial"/>
        </w:rPr>
        <w:t>:</w:t>
      </w:r>
      <w:r w:rsidR="00EB11D7">
        <w:rPr>
          <w:rFonts w:cs="Arial"/>
        </w:rPr>
        <w:t xml:space="preserve"> 430</w:t>
      </w:r>
      <w:r w:rsidR="00144E3E">
        <w:rPr>
          <w:rFonts w:cs="Arial"/>
        </w:rPr>
        <w:t>1</w:t>
      </w:r>
      <w:r w:rsidR="00EB11D7">
        <w:rPr>
          <w:rFonts w:cs="Arial"/>
        </w:rPr>
        <w:t>-</w:t>
      </w:r>
      <w:r w:rsidR="00BB7038">
        <w:rPr>
          <w:rFonts w:cs="Arial"/>
        </w:rPr>
        <w:t>00</w:t>
      </w:r>
      <w:r w:rsidR="003E215A">
        <w:rPr>
          <w:rFonts w:cs="Arial"/>
        </w:rPr>
        <w:t>0</w:t>
      </w:r>
      <w:r w:rsidR="00105829">
        <w:rPr>
          <w:rFonts w:cs="Arial"/>
        </w:rPr>
        <w:t>8</w:t>
      </w:r>
      <w:r w:rsidR="003E215A">
        <w:rPr>
          <w:rFonts w:cs="Arial"/>
        </w:rPr>
        <w:t>/202</w:t>
      </w:r>
      <w:r w:rsidR="00C63A2C">
        <w:rPr>
          <w:rFonts w:cs="Arial"/>
        </w:rPr>
        <w:t>6</w:t>
      </w:r>
    </w:p>
    <w:p w14:paraId="15803A36" w14:textId="5ECA334B" w:rsidR="001071BD" w:rsidRPr="00241F04" w:rsidRDefault="00750EEA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441F73">
        <w:rPr>
          <w:rFonts w:cs="Arial"/>
        </w:rPr>
        <w:t xml:space="preserve"> BR</w:t>
      </w:r>
      <w:r>
        <w:rPr>
          <w:rFonts w:cs="Arial"/>
        </w:rPr>
        <w:t>:</w:t>
      </w:r>
      <w:r w:rsidR="00433E55">
        <w:rPr>
          <w:rFonts w:cs="Arial"/>
        </w:rPr>
        <w:t xml:space="preserve"> </w:t>
      </w:r>
      <w:r w:rsidR="00EB11D7">
        <w:rPr>
          <w:rFonts w:cs="Arial"/>
        </w:rPr>
        <w:t>202</w:t>
      </w:r>
      <w:r w:rsidR="00C63A2C">
        <w:rPr>
          <w:rFonts w:cs="Arial"/>
        </w:rPr>
        <w:t>6-1</w:t>
      </w:r>
      <w:r w:rsidR="00105829">
        <w:rPr>
          <w:rFonts w:cs="Arial"/>
        </w:rPr>
        <w:t>56</w:t>
      </w: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0D795AF" w14:textId="77777777" w:rsidR="00A86CFA" w:rsidRDefault="00A86CFA" w:rsidP="00E05D11">
      <w:pPr>
        <w:tabs>
          <w:tab w:val="left" w:pos="1083"/>
        </w:tabs>
        <w:rPr>
          <w:rFonts w:cs="Arial"/>
        </w:rPr>
      </w:pPr>
    </w:p>
    <w:p w14:paraId="752C9141" w14:textId="4104D120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5F869B07" w:rsidR="005B230F" w:rsidRDefault="005B230F" w:rsidP="005B230F">
      <w:pPr>
        <w:tabs>
          <w:tab w:val="left" w:pos="1083"/>
        </w:tabs>
        <w:rPr>
          <w:rFonts w:cs="Arial"/>
        </w:rPr>
      </w:pPr>
    </w:p>
    <w:p w14:paraId="49F63B87" w14:textId="77777777" w:rsidR="001A753B" w:rsidRDefault="001A753B" w:rsidP="005B230F">
      <w:pPr>
        <w:tabs>
          <w:tab w:val="left" w:pos="1083"/>
        </w:tabs>
        <w:rPr>
          <w:rFonts w:cs="Arial"/>
        </w:rPr>
      </w:pPr>
    </w:p>
    <w:p w14:paraId="694A94B0" w14:textId="3155B365" w:rsidR="0090001C" w:rsidRPr="00A86CFA" w:rsidRDefault="0090001C" w:rsidP="0090001C">
      <w:pPr>
        <w:tabs>
          <w:tab w:val="left" w:pos="1083"/>
        </w:tabs>
        <w:rPr>
          <w:rFonts w:cs="Arial"/>
          <w:b/>
        </w:rPr>
      </w:pPr>
      <w:r>
        <w:rPr>
          <w:rFonts w:cs="Arial"/>
          <w:b/>
        </w:rPr>
        <w:t>Prodaja in nakup z odpremo v skladišču naročnika in dobavo pšenice letine 202</w:t>
      </w:r>
      <w:r w:rsidR="00C56A36">
        <w:rPr>
          <w:rFonts w:cs="Arial"/>
          <w:b/>
        </w:rPr>
        <w:t>6</w:t>
      </w:r>
      <w:r>
        <w:rPr>
          <w:rFonts w:cs="Arial"/>
          <w:b/>
        </w:rPr>
        <w:t xml:space="preserve"> v skladišče naročnika </w:t>
      </w:r>
    </w:p>
    <w:tbl>
      <w:tblPr>
        <w:tblW w:w="124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524"/>
        <w:gridCol w:w="2170"/>
        <w:gridCol w:w="2268"/>
        <w:gridCol w:w="2366"/>
        <w:gridCol w:w="2126"/>
      </w:tblGrid>
      <w:tr w:rsidR="002D777D" w:rsidRPr="00AC3998" w14:paraId="0FC82652" w14:textId="68A9839B" w:rsidTr="002775C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C1DF970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>. Št.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4F70146" w14:textId="77777777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84B987B" w14:textId="2BAE09AC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količina za obnovitev v </w:t>
            </w:r>
            <w:r w:rsidR="001A753B">
              <w:rPr>
                <w:rFonts w:cs="Arial"/>
                <w:b/>
                <w:bCs/>
                <w:color w:val="000000"/>
              </w:rPr>
              <w:t>kg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18241C5" w14:textId="46957CDE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Skupna </w:t>
            </w:r>
            <w:r w:rsidRPr="00AC3998">
              <w:rPr>
                <w:rFonts w:cs="Arial"/>
                <w:b/>
                <w:bCs/>
                <w:color w:val="000000"/>
              </w:rPr>
              <w:t>vrednost</w:t>
            </w:r>
            <w:r>
              <w:rPr>
                <w:rFonts w:cs="Arial"/>
                <w:b/>
                <w:bCs/>
                <w:color w:val="000000"/>
              </w:rPr>
              <w:t xml:space="preserve"> odkupa pšenice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brez DDV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D22168F" w14:textId="40BAF5B6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skupna vrednost</w:t>
            </w:r>
            <w:r>
              <w:rPr>
                <w:rFonts w:cs="Arial"/>
                <w:b/>
                <w:bCs/>
                <w:color w:val="000000"/>
              </w:rPr>
              <w:t xml:space="preserve"> prodaje pšenice l. 202</w:t>
            </w:r>
            <w:r w:rsidR="00C56A36">
              <w:rPr>
                <w:rFonts w:cs="Arial"/>
                <w:b/>
                <w:bCs/>
                <w:color w:val="000000"/>
              </w:rPr>
              <w:t>6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>
              <w:rPr>
                <w:rFonts w:cs="Arial"/>
                <w:b/>
                <w:bCs/>
                <w:color w:val="000000"/>
              </w:rPr>
              <w:t>brez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DDV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A2AC61F" w14:textId="168D425B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razlika med skupno vrednostjo </w:t>
            </w:r>
          </w:p>
        </w:tc>
      </w:tr>
      <w:tr w:rsidR="002D777D" w:rsidRPr="00AC3998" w14:paraId="121B5A96" w14:textId="77777777" w:rsidTr="002D777D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73877744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2EF771AD" w14:textId="77777777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5D0CAFE" w14:textId="77777777" w:rsidR="002D777D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1608679D" w14:textId="23DB2F6D" w:rsidR="002D777D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5B7BB6BE" w14:textId="2AB72E82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</w:tcPr>
          <w:p w14:paraId="341E8685" w14:textId="3904D441" w:rsidR="002D777D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 = 2 - 1</w:t>
            </w:r>
          </w:p>
        </w:tc>
      </w:tr>
      <w:tr w:rsidR="002D777D" w:rsidRPr="00AC3998" w14:paraId="37314A87" w14:textId="65FF73EB" w:rsidTr="00126E80">
        <w:trPr>
          <w:trHeight w:val="33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E60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C066" w14:textId="0DAE07AB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Pšenica</w:t>
            </w:r>
            <w:r w:rsidR="0008551C">
              <w:rPr>
                <w:rFonts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A6026" w14:textId="42CC7B54" w:rsidR="002D777D" w:rsidRPr="00AC3998" w:rsidRDefault="00105829" w:rsidP="00126E80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1.351.480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95A" w14:textId="1725841F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F540" w14:textId="6FDBEB9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0EE45A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D777D" w:rsidRPr="00AC3998" w14:paraId="19FF96EB" w14:textId="1A5B0C57" w:rsidTr="002D777D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904F24F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DD0B5A9" w14:textId="77777777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B1277F3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FFD244" w14:textId="61573ED6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8323A9E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31F52F90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417614B4" w14:textId="7ABA2BB4" w:rsidR="00AC3998" w:rsidRDefault="00AC3998" w:rsidP="005B230F">
      <w:pPr>
        <w:tabs>
          <w:tab w:val="left" w:pos="1083"/>
        </w:tabs>
        <w:rPr>
          <w:rFonts w:cs="Arial"/>
        </w:rPr>
      </w:pPr>
    </w:p>
    <w:p w14:paraId="222913E4" w14:textId="77777777" w:rsidR="00144E3E" w:rsidRDefault="00144E3E" w:rsidP="002D777D">
      <w:pPr>
        <w:jc w:val="both"/>
        <w:rPr>
          <w:rFonts w:cs="Arial"/>
        </w:rPr>
      </w:pPr>
    </w:p>
    <w:p w14:paraId="6DD66DCC" w14:textId="2690F58E" w:rsidR="00BD481D" w:rsidRDefault="002D777D" w:rsidP="002D777D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bookmarkStart w:id="0" w:name="_GoBack"/>
      <w:bookmarkEnd w:id="0"/>
    </w:p>
    <w:p w14:paraId="4FC6EA4D" w14:textId="1DC00C1E" w:rsidR="002D777D" w:rsidRDefault="002D777D" w:rsidP="002D777D">
      <w:pPr>
        <w:jc w:val="both"/>
        <w:rPr>
          <w:rFonts w:cs="Arial"/>
        </w:rPr>
      </w:pP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  <w:t xml:space="preserve">    </w:t>
      </w:r>
      <w:r>
        <w:rPr>
          <w:rFonts w:cs="Arial"/>
        </w:rPr>
        <w:t>___________________________________</w:t>
      </w:r>
    </w:p>
    <w:p w14:paraId="1D177373" w14:textId="37A9448F" w:rsidR="002D777D" w:rsidRDefault="002D777D" w:rsidP="002D777D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</w:t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>
        <w:rPr>
          <w:rFonts w:cs="Arial"/>
        </w:rPr>
        <w:t xml:space="preserve"> Podpis </w:t>
      </w:r>
      <w:r w:rsidR="00FC5E36">
        <w:rPr>
          <w:rFonts w:cs="Arial"/>
        </w:rPr>
        <w:t>in</w:t>
      </w:r>
      <w:r w:rsidR="00144E3E">
        <w:rPr>
          <w:rFonts w:cs="Arial"/>
        </w:rPr>
        <w:t xml:space="preserve"> žig z</w:t>
      </w:r>
      <w:r>
        <w:rPr>
          <w:rFonts w:cs="Arial"/>
        </w:rPr>
        <w:t xml:space="preserve">akonitega zastopnika </w:t>
      </w:r>
    </w:p>
    <w:p w14:paraId="111DE913" w14:textId="77777777" w:rsidR="00126E80" w:rsidRDefault="00126E80" w:rsidP="00AC3998">
      <w:pPr>
        <w:ind w:right="-32"/>
        <w:jc w:val="both"/>
        <w:rPr>
          <w:rFonts w:cs="Arial"/>
          <w:i/>
        </w:rPr>
      </w:pPr>
    </w:p>
    <w:p w14:paraId="1B3FD2F0" w14:textId="77777777" w:rsidR="00144E3E" w:rsidRDefault="00144E3E" w:rsidP="00AC3998">
      <w:pPr>
        <w:ind w:right="-32"/>
        <w:jc w:val="both"/>
        <w:rPr>
          <w:rFonts w:cs="Arial"/>
          <w:i/>
        </w:rPr>
      </w:pPr>
    </w:p>
    <w:p w14:paraId="6ACABAAA" w14:textId="77777777" w:rsidR="00144E3E" w:rsidRDefault="00144E3E" w:rsidP="00AC3998">
      <w:pPr>
        <w:ind w:right="-32"/>
        <w:jc w:val="both"/>
        <w:rPr>
          <w:rFonts w:cs="Arial"/>
          <w:i/>
        </w:rPr>
      </w:pPr>
    </w:p>
    <w:p w14:paraId="73D16576" w14:textId="77777777" w:rsidR="00144E3E" w:rsidRDefault="00144E3E" w:rsidP="00AC3998">
      <w:pPr>
        <w:ind w:right="-32"/>
        <w:jc w:val="both"/>
        <w:rPr>
          <w:rFonts w:cs="Arial"/>
          <w:i/>
        </w:rPr>
      </w:pPr>
    </w:p>
    <w:p w14:paraId="18BF8984" w14:textId="7E67EBE3" w:rsidR="00D47195" w:rsidRPr="00E81DF5" w:rsidRDefault="00E75CBE" w:rsidP="00AC3998">
      <w:pPr>
        <w:ind w:right="-32"/>
        <w:jc w:val="both"/>
        <w:rPr>
          <w:rFonts w:cs="Arial"/>
          <w:i/>
        </w:rPr>
      </w:pPr>
      <w:r>
        <w:rPr>
          <w:rFonts w:cs="Arial"/>
          <w:i/>
        </w:rPr>
        <w:t>O</w:t>
      </w:r>
      <w:r w:rsidR="00604DDB" w:rsidRPr="00E81DF5">
        <w:rPr>
          <w:rFonts w:cs="Arial"/>
          <w:i/>
        </w:rPr>
        <w:t xml:space="preserve">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AC3998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1ED09" w16cex:dateUtc="2023-05-31T13:58:00Z"/>
  <w16cex:commentExtensible w16cex:durableId="2821ED1A" w16cex:dateUtc="2023-05-31T13:58:00Z"/>
  <w16cex:commentExtensible w16cex:durableId="2821ED2A" w16cex:dateUtc="2023-05-31T13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454E7" w14:textId="77777777" w:rsidR="00632EEB" w:rsidRDefault="00632EEB">
      <w:r>
        <w:separator/>
      </w:r>
    </w:p>
  </w:endnote>
  <w:endnote w:type="continuationSeparator" w:id="0">
    <w:p w14:paraId="661E61D5" w14:textId="77777777" w:rsidR="00632EEB" w:rsidRDefault="00632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CBC010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1756446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8D1B3" w14:textId="77777777" w:rsidR="00632EEB" w:rsidRDefault="00632EEB">
      <w:r>
        <w:separator/>
      </w:r>
    </w:p>
  </w:footnote>
  <w:footnote w:type="continuationSeparator" w:id="0">
    <w:p w14:paraId="7E1C393A" w14:textId="77777777" w:rsidR="00632EEB" w:rsidRDefault="00632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7D4319D" w:rsidR="00C0552D" w:rsidRPr="000E02BD" w:rsidRDefault="000E02BD" w:rsidP="006E06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6E06FA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662E"/>
    <w:rsid w:val="00027F8E"/>
    <w:rsid w:val="00030677"/>
    <w:rsid w:val="00036A6D"/>
    <w:rsid w:val="000412BC"/>
    <w:rsid w:val="00041EB9"/>
    <w:rsid w:val="00042D0E"/>
    <w:rsid w:val="000442F9"/>
    <w:rsid w:val="00046CE2"/>
    <w:rsid w:val="0005065F"/>
    <w:rsid w:val="000576FB"/>
    <w:rsid w:val="000729ED"/>
    <w:rsid w:val="00073105"/>
    <w:rsid w:val="000767FF"/>
    <w:rsid w:val="0008551C"/>
    <w:rsid w:val="00087BED"/>
    <w:rsid w:val="00096243"/>
    <w:rsid w:val="00096BE4"/>
    <w:rsid w:val="000B4E14"/>
    <w:rsid w:val="000B77A5"/>
    <w:rsid w:val="000C23A5"/>
    <w:rsid w:val="000C4583"/>
    <w:rsid w:val="000D76C2"/>
    <w:rsid w:val="000E02BD"/>
    <w:rsid w:val="000E0666"/>
    <w:rsid w:val="000E1875"/>
    <w:rsid w:val="000E41E1"/>
    <w:rsid w:val="000E7050"/>
    <w:rsid w:val="000F4633"/>
    <w:rsid w:val="00101B68"/>
    <w:rsid w:val="00105829"/>
    <w:rsid w:val="001071BD"/>
    <w:rsid w:val="00114401"/>
    <w:rsid w:val="001212CD"/>
    <w:rsid w:val="0012533E"/>
    <w:rsid w:val="00125CF3"/>
    <w:rsid w:val="00126E80"/>
    <w:rsid w:val="001314C1"/>
    <w:rsid w:val="001352C1"/>
    <w:rsid w:val="0014021F"/>
    <w:rsid w:val="00141F40"/>
    <w:rsid w:val="00144B8D"/>
    <w:rsid w:val="00144E3E"/>
    <w:rsid w:val="00160C80"/>
    <w:rsid w:val="00166414"/>
    <w:rsid w:val="0017296F"/>
    <w:rsid w:val="00174BFE"/>
    <w:rsid w:val="00183318"/>
    <w:rsid w:val="001A192F"/>
    <w:rsid w:val="001A753B"/>
    <w:rsid w:val="001A7BD0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FB0"/>
    <w:rsid w:val="0023011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5C9"/>
    <w:rsid w:val="00277706"/>
    <w:rsid w:val="00283EE6"/>
    <w:rsid w:val="00285B81"/>
    <w:rsid w:val="002867A6"/>
    <w:rsid w:val="002927A2"/>
    <w:rsid w:val="002A6A46"/>
    <w:rsid w:val="002B28E0"/>
    <w:rsid w:val="002D4575"/>
    <w:rsid w:val="002D58D9"/>
    <w:rsid w:val="002D6A3C"/>
    <w:rsid w:val="002D777D"/>
    <w:rsid w:val="002E1329"/>
    <w:rsid w:val="002E2FD3"/>
    <w:rsid w:val="002E6B63"/>
    <w:rsid w:val="002F0041"/>
    <w:rsid w:val="002F678E"/>
    <w:rsid w:val="002F68A9"/>
    <w:rsid w:val="00301033"/>
    <w:rsid w:val="003077D3"/>
    <w:rsid w:val="00315EE6"/>
    <w:rsid w:val="00324C4C"/>
    <w:rsid w:val="00325D8B"/>
    <w:rsid w:val="00326834"/>
    <w:rsid w:val="0035043A"/>
    <w:rsid w:val="003604BB"/>
    <w:rsid w:val="00367250"/>
    <w:rsid w:val="00370866"/>
    <w:rsid w:val="003718BC"/>
    <w:rsid w:val="0037231D"/>
    <w:rsid w:val="00381651"/>
    <w:rsid w:val="003B12DB"/>
    <w:rsid w:val="003B36FC"/>
    <w:rsid w:val="003B46EC"/>
    <w:rsid w:val="003C0B6A"/>
    <w:rsid w:val="003C485B"/>
    <w:rsid w:val="003D1272"/>
    <w:rsid w:val="003E215A"/>
    <w:rsid w:val="003E4CFC"/>
    <w:rsid w:val="003E5C55"/>
    <w:rsid w:val="003F0DE7"/>
    <w:rsid w:val="003F4DE6"/>
    <w:rsid w:val="00405B0C"/>
    <w:rsid w:val="00406373"/>
    <w:rsid w:val="0040793E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A5F18"/>
    <w:rsid w:val="004B065E"/>
    <w:rsid w:val="004B3083"/>
    <w:rsid w:val="004B48E7"/>
    <w:rsid w:val="004C21E1"/>
    <w:rsid w:val="004C38F0"/>
    <w:rsid w:val="004D01C8"/>
    <w:rsid w:val="004D6B75"/>
    <w:rsid w:val="004E0CB2"/>
    <w:rsid w:val="004F107B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75B15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2EEB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A3FBC"/>
    <w:rsid w:val="006C4BCD"/>
    <w:rsid w:val="006D3E51"/>
    <w:rsid w:val="006D59F7"/>
    <w:rsid w:val="006D5B09"/>
    <w:rsid w:val="006E06FA"/>
    <w:rsid w:val="006E35EB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319E"/>
    <w:rsid w:val="00783525"/>
    <w:rsid w:val="007838D2"/>
    <w:rsid w:val="007A71E9"/>
    <w:rsid w:val="007B3F60"/>
    <w:rsid w:val="007D302C"/>
    <w:rsid w:val="007D4174"/>
    <w:rsid w:val="007D42C1"/>
    <w:rsid w:val="007D72E1"/>
    <w:rsid w:val="007E0866"/>
    <w:rsid w:val="007E31E3"/>
    <w:rsid w:val="007F3757"/>
    <w:rsid w:val="007F4AC2"/>
    <w:rsid w:val="007F7EE3"/>
    <w:rsid w:val="0081381D"/>
    <w:rsid w:val="008155E7"/>
    <w:rsid w:val="00824D1D"/>
    <w:rsid w:val="00833AC6"/>
    <w:rsid w:val="00843739"/>
    <w:rsid w:val="00847017"/>
    <w:rsid w:val="0085305E"/>
    <w:rsid w:val="00853F3C"/>
    <w:rsid w:val="008636AB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0001C"/>
    <w:rsid w:val="00913CF8"/>
    <w:rsid w:val="0092346D"/>
    <w:rsid w:val="009418D8"/>
    <w:rsid w:val="00943D26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069BF"/>
    <w:rsid w:val="00A1445A"/>
    <w:rsid w:val="00A1680B"/>
    <w:rsid w:val="00A22650"/>
    <w:rsid w:val="00A278FD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3618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B5555"/>
    <w:rsid w:val="00BB7038"/>
    <w:rsid w:val="00BC00ED"/>
    <w:rsid w:val="00BC2412"/>
    <w:rsid w:val="00BC29DD"/>
    <w:rsid w:val="00BC2F4D"/>
    <w:rsid w:val="00BD218F"/>
    <w:rsid w:val="00BD238E"/>
    <w:rsid w:val="00BD481D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56A36"/>
    <w:rsid w:val="00C63A2C"/>
    <w:rsid w:val="00C64A95"/>
    <w:rsid w:val="00C82B34"/>
    <w:rsid w:val="00C9531D"/>
    <w:rsid w:val="00C97729"/>
    <w:rsid w:val="00CB008E"/>
    <w:rsid w:val="00CB0D95"/>
    <w:rsid w:val="00CB6593"/>
    <w:rsid w:val="00CD61B2"/>
    <w:rsid w:val="00CD7808"/>
    <w:rsid w:val="00CE1186"/>
    <w:rsid w:val="00CE2BD4"/>
    <w:rsid w:val="00CF12FC"/>
    <w:rsid w:val="00D05C1E"/>
    <w:rsid w:val="00D06278"/>
    <w:rsid w:val="00D168E7"/>
    <w:rsid w:val="00D2343D"/>
    <w:rsid w:val="00D2727C"/>
    <w:rsid w:val="00D278D4"/>
    <w:rsid w:val="00D47195"/>
    <w:rsid w:val="00D514B0"/>
    <w:rsid w:val="00D579F3"/>
    <w:rsid w:val="00D707B4"/>
    <w:rsid w:val="00D7309B"/>
    <w:rsid w:val="00D77C8B"/>
    <w:rsid w:val="00D81C2D"/>
    <w:rsid w:val="00D8275B"/>
    <w:rsid w:val="00D83E17"/>
    <w:rsid w:val="00D84490"/>
    <w:rsid w:val="00D92C6A"/>
    <w:rsid w:val="00DA0B86"/>
    <w:rsid w:val="00DB3E61"/>
    <w:rsid w:val="00DB59D9"/>
    <w:rsid w:val="00DC7B90"/>
    <w:rsid w:val="00DD21E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85F"/>
    <w:rsid w:val="00E61921"/>
    <w:rsid w:val="00E676C3"/>
    <w:rsid w:val="00E67FEF"/>
    <w:rsid w:val="00E749F2"/>
    <w:rsid w:val="00E75CBE"/>
    <w:rsid w:val="00E81DF5"/>
    <w:rsid w:val="00E932C8"/>
    <w:rsid w:val="00E95B73"/>
    <w:rsid w:val="00E9600A"/>
    <w:rsid w:val="00EA7B9C"/>
    <w:rsid w:val="00EB0DA9"/>
    <w:rsid w:val="00EB11D7"/>
    <w:rsid w:val="00EC3D4E"/>
    <w:rsid w:val="00ED06F3"/>
    <w:rsid w:val="00ED583F"/>
    <w:rsid w:val="00EE1D9A"/>
    <w:rsid w:val="00EE7F32"/>
    <w:rsid w:val="00EF0493"/>
    <w:rsid w:val="00EF1787"/>
    <w:rsid w:val="00EF18FD"/>
    <w:rsid w:val="00EF6EFB"/>
    <w:rsid w:val="00F0171E"/>
    <w:rsid w:val="00F0300D"/>
    <w:rsid w:val="00F0401D"/>
    <w:rsid w:val="00F11B65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75AC9"/>
    <w:rsid w:val="00F8171D"/>
    <w:rsid w:val="00F92D1D"/>
    <w:rsid w:val="00F94B26"/>
    <w:rsid w:val="00FA340B"/>
    <w:rsid w:val="00FA493D"/>
    <w:rsid w:val="00FB174F"/>
    <w:rsid w:val="00FB4D34"/>
    <w:rsid w:val="00FC4EB7"/>
    <w:rsid w:val="00FC5E36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5172F84F-C699-44AB-B492-32B14BCD9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17C5E4-6596-4F36-9CB2-0E29ABBDB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112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824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23</cp:revision>
  <cp:lastPrinted>2024-07-23T05:34:00Z</cp:lastPrinted>
  <dcterms:created xsi:type="dcterms:W3CDTF">2023-08-31T13:04:00Z</dcterms:created>
  <dcterms:modified xsi:type="dcterms:W3CDTF">2026-03-25T13:54:00Z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